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625BED" w14:textId="77777777" w:rsidR="002149FC" w:rsidRDefault="002149FC" w:rsidP="002149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CLERK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266D576F" w14:textId="77777777" w:rsidR="002149FC" w:rsidRDefault="002149FC" w:rsidP="002149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.</w:t>
      </w:r>
    </w:p>
    <w:p w14:paraId="4BC009FA" w14:textId="77777777" w:rsidR="002149FC" w:rsidRDefault="002149FC" w:rsidP="002149FC">
      <w:pPr>
        <w:pStyle w:val="NoSpacing"/>
        <w:rPr>
          <w:rFonts w:cs="Times New Roman"/>
          <w:szCs w:val="24"/>
        </w:rPr>
      </w:pPr>
    </w:p>
    <w:p w14:paraId="214B8EB1" w14:textId="77777777" w:rsidR="002149FC" w:rsidRDefault="002149FC" w:rsidP="002149FC">
      <w:pPr>
        <w:pStyle w:val="NoSpacing"/>
        <w:rPr>
          <w:rFonts w:cs="Times New Roman"/>
          <w:szCs w:val="24"/>
        </w:rPr>
      </w:pPr>
    </w:p>
    <w:p w14:paraId="6AADF217" w14:textId="77777777" w:rsidR="002149FC" w:rsidRDefault="002149FC" w:rsidP="002149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Justina(q.v.).</w:t>
      </w:r>
    </w:p>
    <w:p w14:paraId="2E2D5BBC" w14:textId="77777777" w:rsidR="002149FC" w:rsidRDefault="002149FC" w:rsidP="002149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vol.II</w:t>
      </w:r>
      <w:proofErr w:type="spellEnd"/>
      <w:r>
        <w:rPr>
          <w:rFonts w:cs="Times New Roman"/>
          <w:szCs w:val="24"/>
        </w:rPr>
        <w:t xml:space="preserve"> p.46)</w:t>
      </w:r>
    </w:p>
    <w:p w14:paraId="1D250D0C" w14:textId="77777777" w:rsidR="002149FC" w:rsidRDefault="002149FC" w:rsidP="002149FC">
      <w:pPr>
        <w:pStyle w:val="NoSpacing"/>
        <w:rPr>
          <w:rFonts w:cs="Times New Roman"/>
          <w:szCs w:val="24"/>
        </w:rPr>
      </w:pPr>
    </w:p>
    <w:p w14:paraId="31723F5B" w14:textId="77777777" w:rsidR="002149FC" w:rsidRDefault="002149FC" w:rsidP="002149FC">
      <w:pPr>
        <w:pStyle w:val="NoSpacing"/>
        <w:rPr>
          <w:rFonts w:cs="Times New Roman"/>
          <w:szCs w:val="24"/>
        </w:rPr>
      </w:pPr>
    </w:p>
    <w:p w14:paraId="06F5502B" w14:textId="77777777" w:rsidR="002149FC" w:rsidRDefault="002149FC" w:rsidP="002149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>He made his Will.    (ibid.)</w:t>
      </w:r>
    </w:p>
    <w:p w14:paraId="0C112763" w14:textId="77777777" w:rsidR="002149FC" w:rsidRDefault="002149FC" w:rsidP="002149FC">
      <w:pPr>
        <w:pStyle w:val="NoSpacing"/>
        <w:rPr>
          <w:rFonts w:cs="Times New Roman"/>
          <w:szCs w:val="24"/>
        </w:rPr>
      </w:pPr>
    </w:p>
    <w:p w14:paraId="0920C96D" w14:textId="77777777" w:rsidR="002149FC" w:rsidRDefault="002149FC" w:rsidP="002149FC">
      <w:pPr>
        <w:pStyle w:val="NoSpacing"/>
        <w:rPr>
          <w:rFonts w:cs="Times New Roman"/>
          <w:szCs w:val="24"/>
        </w:rPr>
      </w:pPr>
    </w:p>
    <w:p w14:paraId="49DC0083" w14:textId="77777777" w:rsidR="002149FC" w:rsidRDefault="002149FC" w:rsidP="002149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Executors:   Justina and John </w:t>
      </w:r>
      <w:proofErr w:type="spellStart"/>
      <w:r>
        <w:rPr>
          <w:rFonts w:cs="Times New Roman"/>
          <w:szCs w:val="24"/>
        </w:rPr>
        <w:t>Bradercrofte</w:t>
      </w:r>
      <w:proofErr w:type="spellEnd"/>
      <w:r>
        <w:rPr>
          <w:rFonts w:cs="Times New Roman"/>
          <w:szCs w:val="24"/>
        </w:rPr>
        <w:t>(q.v.).   (ibid.)</w:t>
      </w:r>
    </w:p>
    <w:p w14:paraId="180C77FC" w14:textId="77777777" w:rsidR="002149FC" w:rsidRDefault="002149FC" w:rsidP="002149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Witnesses:    John </w:t>
      </w:r>
      <w:proofErr w:type="spellStart"/>
      <w:r>
        <w:rPr>
          <w:rFonts w:cs="Times New Roman"/>
          <w:szCs w:val="24"/>
        </w:rPr>
        <w:t>Bomley</w:t>
      </w:r>
      <w:proofErr w:type="spellEnd"/>
      <w:r>
        <w:rPr>
          <w:rFonts w:cs="Times New Roman"/>
          <w:szCs w:val="24"/>
        </w:rPr>
        <w:t>(q.v.) and Thomas Tyler(q.v.).     (ibid.)</w:t>
      </w:r>
    </w:p>
    <w:p w14:paraId="3163C295" w14:textId="77777777" w:rsidR="002149FC" w:rsidRDefault="002149FC" w:rsidP="002149FC">
      <w:pPr>
        <w:pStyle w:val="NoSpacing"/>
        <w:rPr>
          <w:rFonts w:cs="Times New Roman"/>
          <w:szCs w:val="24"/>
        </w:rPr>
      </w:pPr>
    </w:p>
    <w:p w14:paraId="5B2CA545" w14:textId="77777777" w:rsidR="002149FC" w:rsidRDefault="002149FC" w:rsidP="002149FC">
      <w:pPr>
        <w:pStyle w:val="NoSpacing"/>
        <w:rPr>
          <w:rFonts w:cs="Times New Roman"/>
          <w:szCs w:val="24"/>
        </w:rPr>
      </w:pPr>
    </w:p>
    <w:p w14:paraId="5ACD2B6C" w14:textId="77777777" w:rsidR="002149FC" w:rsidRDefault="002149FC" w:rsidP="002149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January 2025</w:t>
      </w:r>
    </w:p>
    <w:p w14:paraId="76D7EC1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4A52E3" w14:textId="77777777" w:rsidR="002149FC" w:rsidRDefault="002149FC" w:rsidP="009139A6">
      <w:r>
        <w:separator/>
      </w:r>
    </w:p>
  </w:endnote>
  <w:endnote w:type="continuationSeparator" w:id="0">
    <w:p w14:paraId="1A591A1A" w14:textId="77777777" w:rsidR="002149FC" w:rsidRDefault="002149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823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6113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2686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FD523B" w14:textId="77777777" w:rsidR="002149FC" w:rsidRDefault="002149FC" w:rsidP="009139A6">
      <w:r>
        <w:separator/>
      </w:r>
    </w:p>
  </w:footnote>
  <w:footnote w:type="continuationSeparator" w:id="0">
    <w:p w14:paraId="742A4694" w14:textId="77777777" w:rsidR="002149FC" w:rsidRDefault="002149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3FE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932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3EE2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9FC"/>
    <w:rsid w:val="000666E0"/>
    <w:rsid w:val="002149FC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F049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A38ED"/>
  <w15:chartTrackingRefBased/>
  <w15:docId w15:val="{3448919D-6D6E-40D6-9576-B73B88441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2025-01-05T20:06:00Z</dcterms:created>
  <dcterms:modified xsi:type="dcterms:W3CDTF">2025-01-05T20:07:00Z</dcterms:modified>
</cp:coreProperties>
</file>